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19EF" w14:textId="77777777" w:rsidR="00237D22" w:rsidRDefault="00237D22" w:rsidP="00237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ROBERTSON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73A4B89E" w14:textId="77777777" w:rsidR="00237D22" w:rsidRDefault="00237D22" w:rsidP="00237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14B7A97" w14:textId="77777777" w:rsidR="00237D22" w:rsidRDefault="00237D22" w:rsidP="00237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AAA9A1" w14:textId="77777777" w:rsidR="00237D22" w:rsidRDefault="00237D22" w:rsidP="00237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3A56DD" w14:textId="77777777" w:rsidR="00237D22" w:rsidRDefault="00237D22" w:rsidP="00237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Chamberleyn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1E2319CE" w14:textId="77777777" w:rsidR="00237D22" w:rsidRDefault="00237D22" w:rsidP="00237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43A1AC2F" w14:textId="77777777" w:rsidR="00237D22" w:rsidRDefault="00237D22" w:rsidP="00237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575154" w14:textId="77777777" w:rsidR="00237D22" w:rsidRDefault="00237D22" w:rsidP="00237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D7DD95" w14:textId="77777777" w:rsidR="00237D22" w:rsidRDefault="00237D22" w:rsidP="00237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May 2022</w:t>
      </w:r>
    </w:p>
    <w:p w14:paraId="04DA84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433BD" w14:textId="77777777" w:rsidR="00237D22" w:rsidRDefault="00237D22" w:rsidP="009139A6">
      <w:r>
        <w:separator/>
      </w:r>
    </w:p>
  </w:endnote>
  <w:endnote w:type="continuationSeparator" w:id="0">
    <w:p w14:paraId="38064972" w14:textId="77777777" w:rsidR="00237D22" w:rsidRDefault="00237D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E19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E4F2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67C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87C3A" w14:textId="77777777" w:rsidR="00237D22" w:rsidRDefault="00237D22" w:rsidP="009139A6">
      <w:r>
        <w:separator/>
      </w:r>
    </w:p>
  </w:footnote>
  <w:footnote w:type="continuationSeparator" w:id="0">
    <w:p w14:paraId="3174D1A7" w14:textId="77777777" w:rsidR="00237D22" w:rsidRDefault="00237D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B7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E0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89A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D22"/>
    <w:rsid w:val="000666E0"/>
    <w:rsid w:val="00237D2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F3133"/>
  <w15:chartTrackingRefBased/>
  <w15:docId w15:val="{D117B46A-5B14-4EE8-96FC-8EC768496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2022-05-29T19:58:00Z</dcterms:created>
  <dcterms:modified xsi:type="dcterms:W3CDTF">2022-05-29T19:59:00Z</dcterms:modified>
</cp:coreProperties>
</file>